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4DBA2D" w14:textId="77777777" w:rsidR="0086246F" w:rsidRDefault="0086246F" w:rsidP="0086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BURTON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fl.1439-54)</w:t>
      </w:r>
    </w:p>
    <w:p w14:paraId="11EC0207" w14:textId="77777777" w:rsidR="0086246F" w:rsidRDefault="0086246F" w:rsidP="0086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Low Catton, East Riding of Yorkshire.</w:t>
      </w:r>
    </w:p>
    <w:p w14:paraId="26168A6E" w14:textId="77777777" w:rsidR="0086246F" w:rsidRDefault="0086246F" w:rsidP="0086246F">
      <w:pPr>
        <w:pStyle w:val="NoSpacing"/>
        <w:rPr>
          <w:rFonts w:cs="Times New Roman"/>
          <w:szCs w:val="24"/>
        </w:rPr>
      </w:pPr>
    </w:p>
    <w:p w14:paraId="49C9672A" w14:textId="77777777" w:rsidR="0086246F" w:rsidRDefault="0086246F" w:rsidP="0086246F">
      <w:pPr>
        <w:pStyle w:val="NoSpacing"/>
        <w:rPr>
          <w:rFonts w:cs="Times New Roman"/>
          <w:szCs w:val="24"/>
        </w:rPr>
      </w:pPr>
    </w:p>
    <w:p w14:paraId="4E87A1DB" w14:textId="77777777" w:rsidR="0086246F" w:rsidRDefault="0086246F" w:rsidP="0086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He became Vicar.</w:t>
      </w:r>
    </w:p>
    <w:p w14:paraId="4459221B" w14:textId="77777777" w:rsidR="0086246F" w:rsidRDefault="0086246F" w:rsidP="0086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(from the board in the church)</w:t>
      </w:r>
    </w:p>
    <w:p w14:paraId="2A7E2D97" w14:textId="77777777" w:rsidR="0086246F" w:rsidRDefault="0086246F" w:rsidP="0086246F">
      <w:pPr>
        <w:pStyle w:val="NoSpacing"/>
        <w:rPr>
          <w:rFonts w:cs="Times New Roman"/>
          <w:szCs w:val="24"/>
        </w:rPr>
      </w:pPr>
    </w:p>
    <w:p w14:paraId="45A7D425" w14:textId="77777777" w:rsidR="0086246F" w:rsidRDefault="0086246F" w:rsidP="0086246F">
      <w:pPr>
        <w:pStyle w:val="NoSpacing"/>
        <w:rPr>
          <w:rFonts w:cs="Times New Roman"/>
          <w:szCs w:val="24"/>
        </w:rPr>
      </w:pPr>
    </w:p>
    <w:p w14:paraId="5282648F" w14:textId="77777777" w:rsidR="0086246F" w:rsidRDefault="0086246F" w:rsidP="0086246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2025</w:t>
      </w:r>
    </w:p>
    <w:p w14:paraId="6784179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D8DFBE" w14:textId="77777777" w:rsidR="0086246F" w:rsidRDefault="0086246F" w:rsidP="009139A6">
      <w:r>
        <w:separator/>
      </w:r>
    </w:p>
  </w:endnote>
  <w:endnote w:type="continuationSeparator" w:id="0">
    <w:p w14:paraId="49F3CBBA" w14:textId="77777777" w:rsidR="0086246F" w:rsidRDefault="0086246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598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423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730D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BF8BB" w14:textId="77777777" w:rsidR="0086246F" w:rsidRDefault="0086246F" w:rsidP="009139A6">
      <w:r>
        <w:separator/>
      </w:r>
    </w:p>
  </w:footnote>
  <w:footnote w:type="continuationSeparator" w:id="0">
    <w:p w14:paraId="6F9925FA" w14:textId="77777777" w:rsidR="0086246F" w:rsidRDefault="0086246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1B6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BA4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932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6F"/>
    <w:rsid w:val="000666E0"/>
    <w:rsid w:val="002510B7"/>
    <w:rsid w:val="00270799"/>
    <w:rsid w:val="005C130B"/>
    <w:rsid w:val="00826F5C"/>
    <w:rsid w:val="0086246F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CF049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B6631"/>
  <w15:chartTrackingRefBased/>
  <w15:docId w15:val="{CE772830-EF21-4312-9992-938098842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2025-01-05T19:54:00Z</dcterms:created>
  <dcterms:modified xsi:type="dcterms:W3CDTF">2025-01-05T19:55:00Z</dcterms:modified>
</cp:coreProperties>
</file>